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64E490E"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A6986">
        <w:rPr>
          <w:rStyle w:val="Strong"/>
          <w:lang w:val="en-GB"/>
        </w:rPr>
        <w:t>46-G001</w:t>
      </w:r>
      <w:bookmarkStart w:id="4" w:name="_GoBack"/>
      <w:bookmarkEnd w:id="4"/>
      <w:r w:rsidR="00BE0771">
        <w:rPr>
          <w:rStyle w:val="Strong"/>
          <w:lang w:val="en-GB"/>
        </w:rPr>
        <w:t>-21</w:t>
      </w:r>
      <w:r w:rsidR="00BE0771"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7A3AED82"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6029E" w14:textId="77777777" w:rsidR="007B71C4" w:rsidRDefault="007B71C4">
      <w:r>
        <w:separator/>
      </w:r>
    </w:p>
  </w:endnote>
  <w:endnote w:type="continuationSeparator" w:id="0">
    <w:p w14:paraId="2599BF52" w14:textId="77777777" w:rsidR="007B71C4" w:rsidRDefault="007B71C4">
      <w:r>
        <w:continuationSeparator/>
      </w:r>
    </w:p>
  </w:endnote>
  <w:endnote w:type="continuationNotice" w:id="1">
    <w:p w14:paraId="36DC640A" w14:textId="77777777" w:rsidR="007B71C4" w:rsidRDefault="007B7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A6986" w:rsidRPr="008A6986">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A6986" w:rsidRPr="008A6986">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8A6986">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4F07B" w14:textId="77777777" w:rsidR="007B71C4" w:rsidRDefault="007B71C4">
      <w:r>
        <w:separator/>
      </w:r>
    </w:p>
  </w:footnote>
  <w:footnote w:type="continuationSeparator" w:id="0">
    <w:p w14:paraId="1CC14345" w14:textId="77777777" w:rsidR="007B71C4" w:rsidRDefault="007B71C4">
      <w:r>
        <w:continuationSeparator/>
      </w:r>
    </w:p>
  </w:footnote>
  <w:footnote w:type="continuationNotice" w:id="1">
    <w:p w14:paraId="1D985E84" w14:textId="77777777" w:rsidR="007B71C4" w:rsidRDefault="007B71C4"/>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B71C4"/>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6986"/>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0771"/>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685"/>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9957DB-6C27-407E-867A-37785B8C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1002</Words>
  <Characters>5716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2013-10-18T08:32:00Z</cp:lastPrinted>
  <dcterms:created xsi:type="dcterms:W3CDTF">2020-07-06T12:37:00Z</dcterms:created>
  <dcterms:modified xsi:type="dcterms:W3CDTF">2021-02-05T03:53:00Z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